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92EFD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Christian MARYON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546C5A5A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Watford.</w:t>
      </w:r>
    </w:p>
    <w:p w14:paraId="5BD3229C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3946F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25764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Richard, senior(q.v.).</w:t>
      </w:r>
    </w:p>
    <w:p w14:paraId="709F74D6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305229F5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Richard(q.v.).   (ibid.)</w:t>
      </w:r>
    </w:p>
    <w:p w14:paraId="5B206B5A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C34340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F7A2C7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Sep.1431</w:t>
      </w:r>
      <w:r>
        <w:rPr>
          <w:rFonts w:ascii="Times New Roman" w:hAnsi="Times New Roman" w:cs="Times New Roman"/>
          <w:sz w:val="24"/>
          <w:szCs w:val="24"/>
        </w:rPr>
        <w:tab/>
        <w:t>Richard made her a joint executor of his Will.   (ibid.)</w:t>
      </w:r>
    </w:p>
    <w:p w14:paraId="6D2C6C6E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8A461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D71725" w14:textId="77777777" w:rsidR="00767625" w:rsidRDefault="00767625" w:rsidP="007676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2FDB91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386F7" w14:textId="77777777" w:rsidR="00767625" w:rsidRDefault="00767625" w:rsidP="009139A6">
      <w:r>
        <w:separator/>
      </w:r>
    </w:p>
  </w:endnote>
  <w:endnote w:type="continuationSeparator" w:id="0">
    <w:p w14:paraId="5C9B19DB" w14:textId="77777777" w:rsidR="00767625" w:rsidRDefault="007676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320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D9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35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1135D" w14:textId="77777777" w:rsidR="00767625" w:rsidRDefault="00767625" w:rsidP="009139A6">
      <w:r>
        <w:separator/>
      </w:r>
    </w:p>
  </w:footnote>
  <w:footnote w:type="continuationSeparator" w:id="0">
    <w:p w14:paraId="686E3F5C" w14:textId="77777777" w:rsidR="00767625" w:rsidRDefault="007676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48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6EC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FF2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625"/>
    <w:rsid w:val="000666E0"/>
    <w:rsid w:val="002510B7"/>
    <w:rsid w:val="005C130B"/>
    <w:rsid w:val="0076762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D05FC"/>
  <w15:chartTrackingRefBased/>
  <w15:docId w15:val="{3D9358DE-C811-4BB3-BD2D-DCD136B5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2022-04-09T19:30:00Z</dcterms:created>
  <dcterms:modified xsi:type="dcterms:W3CDTF">2022-04-09T19:30:00Z</dcterms:modified>
</cp:coreProperties>
</file>